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DD3F26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120F56" w:rsidRDefault="008D329F" w:rsidP="00DD3F2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120F56" w:rsidRPr="00120F5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="00120F56" w:rsidRPr="00120F56">
              <w:rPr>
                <w:lang w:val="el-GR"/>
              </w:rPr>
              <w:t xml:space="preserve"> </w:t>
            </w:r>
            <w:r w:rsidR="00DD3F26" w:rsidRPr="00DD3F26">
              <w:rPr>
                <w:lang w:val="el-GR"/>
              </w:rPr>
              <w:t>ΓΥΑΛΙΝΗ ΟΓΚΟΜΕΤΡΙΚΗ ΦΙΑΛΗ 50ml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DD3F26" w:rsidP="003B346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D3F2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ΓΥΑΛΙΝΗ ΟΓΚΟΜΕΤΡΙΚΗ ΦΙΑΛΗ ΑΠΟ BOROSILICATE GLASS 3.3 ΜΕ ΠΛΑΣΤΙΚΟ ΠΩΜΑ, ΣΥΜΦΩΝΑ ΜΕ ΤΟ ISO 1042 &amp; DIN 12664 50ml, CLASS A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120F5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DD3F2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30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>
      <w:bookmarkStart w:id="0" w:name="_GoBack"/>
      <w:bookmarkEnd w:id="0"/>
    </w:p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20F56"/>
    <w:rsid w:val="0024151E"/>
    <w:rsid w:val="002C5B52"/>
    <w:rsid w:val="003B3464"/>
    <w:rsid w:val="007C3968"/>
    <w:rsid w:val="008D329F"/>
    <w:rsid w:val="009A6F68"/>
    <w:rsid w:val="00D43DFD"/>
    <w:rsid w:val="00DD3F26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2EA1C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99CE22B7</Template>
  <TotalTime>0</TotalTime>
  <Pages>1</Pages>
  <Words>55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2025-11-25T12:24:00Z</dcterms:created>
  <dcterms:modified xsi:type="dcterms:W3CDTF">2025-11-25T12:24:00Z</dcterms:modified>
</cp:coreProperties>
</file>